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3376F7C2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3716EA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37BCE47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60BA4C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02BF214B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496A830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005F69">
              <w:rPr>
                <w:rFonts w:ascii="Arial Narrow" w:hAnsi="Arial Narrow"/>
              </w:rPr>
            </w:r>
            <w:r w:rsidR="00005F69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617E742D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96CE447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005F69">
              <w:rPr>
                <w:rFonts w:ascii="Arial Narrow" w:hAnsi="Arial Narrow"/>
              </w:rPr>
            </w:r>
            <w:r w:rsidR="00005F69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4E6746D5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B3BC0FB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005F69">
              <w:rPr>
                <w:rFonts w:ascii="Arial Narrow" w:hAnsi="Arial Narrow"/>
              </w:rPr>
            </w:r>
            <w:r w:rsidR="00005F69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28017584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B153790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140D2775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B061980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00D4A86D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7AF72D1" w14:textId="11ECD334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005F69">
              <w:rPr>
                <w:rFonts w:ascii="Arial Narrow" w:hAnsi="Arial Narrow"/>
              </w:rPr>
            </w:r>
            <w:r w:rsidR="00005F69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4308D68A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94E11AB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005F69">
              <w:rPr>
                <w:rFonts w:ascii="Arial Narrow" w:hAnsi="Arial Narrow"/>
              </w:rPr>
            </w:r>
            <w:r w:rsidR="00005F69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44D096AD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51B5675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005F69">
              <w:rPr>
                <w:rFonts w:ascii="Arial Narrow" w:hAnsi="Arial Narrow"/>
              </w:rPr>
            </w:r>
            <w:r w:rsidR="00005F69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2C300E13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131525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20894F8B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A98B329" w14:textId="339EDADE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570C4E">
              <w:t>05.06.2026, 10</w:t>
            </w:r>
            <w:r w:rsidR="00F26416">
              <w:t>:</w:t>
            </w:r>
            <w:r w:rsidR="00570C4E">
              <w:t>00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5F1E17F1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51A2598B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5CEA" w14:textId="6B3BCB6F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570C4E">
              <w:t>14.07.2026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5C520FD9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5336D651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79C8BD23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250CCE25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774D209A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64E8B8DE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4F08FF7A" w14:textId="77777777" w:rsidR="005742CD" w:rsidRPr="00A20817" w:rsidRDefault="005742CD">
      <w:pPr>
        <w:rPr>
          <w:rFonts w:ascii="Arial" w:hAnsi="Arial" w:cs="Arial"/>
        </w:rPr>
      </w:pPr>
    </w:p>
    <w:p w14:paraId="273DDB91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0B1D00E7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72B84C5F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2356CA08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53914F93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08A69CDD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7ADC7152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75F448FA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37A09821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26F906D4" w14:textId="229F00B7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005F69">
        <w:t xml:space="preserve">Planung eines </w:t>
      </w:r>
      <w:r w:rsidR="00570C4E">
        <w:t>Leitsystem</w:t>
      </w:r>
      <w:r w:rsidR="00005F69">
        <w:t>s</w:t>
      </w:r>
      <w:r w:rsidR="00570C4E">
        <w:t xml:space="preserve"> für die Kanalanlagen der Stadt Elmshorn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3A87A884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01589DF5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3FB076DA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6FCC6189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0EC6AFFF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673C6A1B" w14:textId="77777777" w:rsidTr="007B1DB5">
        <w:trPr>
          <w:cantSplit/>
          <w:trHeight w:val="240"/>
        </w:trPr>
        <w:tc>
          <w:tcPr>
            <w:tcW w:w="1488" w:type="dxa"/>
          </w:tcPr>
          <w:p w14:paraId="775A7A69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651717DC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41FB4DB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60E1CD9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5199A8DF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0EF04CA1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33B87942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4710985E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62B21B3F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65CC3C91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1834A64" w14:textId="77777777" w:rsidTr="007B1DB5">
        <w:trPr>
          <w:cantSplit/>
          <w:trHeight w:val="240"/>
        </w:trPr>
        <w:tc>
          <w:tcPr>
            <w:tcW w:w="1488" w:type="dxa"/>
          </w:tcPr>
          <w:p w14:paraId="13BF6913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312EBA85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68B65821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365FE5B2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17FBB33C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2E17C8E8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04C9BD91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1955FF92" w14:textId="77777777">
        <w:trPr>
          <w:cantSplit/>
          <w:trHeight w:val="240"/>
        </w:trPr>
        <w:tc>
          <w:tcPr>
            <w:tcW w:w="3402" w:type="dxa"/>
          </w:tcPr>
          <w:p w14:paraId="4A7A11F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4810ADC3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42E6FB0A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3239895F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6457DA13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6A29ADEA" w14:textId="77777777">
        <w:trPr>
          <w:cantSplit/>
          <w:trHeight w:val="240"/>
        </w:trPr>
        <w:tc>
          <w:tcPr>
            <w:tcW w:w="3402" w:type="dxa"/>
          </w:tcPr>
          <w:p w14:paraId="133A3066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3A5F80E9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7CE14BE6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73539BBD" w14:textId="77777777">
        <w:trPr>
          <w:cantSplit/>
          <w:trHeight w:val="240"/>
        </w:trPr>
        <w:tc>
          <w:tcPr>
            <w:tcW w:w="3402" w:type="dxa"/>
          </w:tcPr>
          <w:p w14:paraId="5C01D17B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4CCE55F7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22C4CF5B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A708F1A" w14:textId="77777777">
        <w:trPr>
          <w:cantSplit/>
          <w:trHeight w:val="240"/>
        </w:trPr>
        <w:tc>
          <w:tcPr>
            <w:tcW w:w="3402" w:type="dxa"/>
          </w:tcPr>
          <w:p w14:paraId="698A9F03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060331F3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39FF46B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74869C7B" w14:textId="77777777">
        <w:trPr>
          <w:cantSplit/>
          <w:trHeight w:val="240"/>
        </w:trPr>
        <w:tc>
          <w:tcPr>
            <w:tcW w:w="3402" w:type="dxa"/>
          </w:tcPr>
          <w:p w14:paraId="7B2EB74D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4A3B0387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550323F0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F1322EA" w14:textId="77777777">
        <w:trPr>
          <w:cantSplit/>
          <w:trHeight w:val="240"/>
        </w:trPr>
        <w:tc>
          <w:tcPr>
            <w:tcW w:w="3402" w:type="dxa"/>
          </w:tcPr>
          <w:p w14:paraId="6B2E02E8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5F32719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2D3CC30A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4A962F5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6C2F1B09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662D12AA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6A320143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B674AB3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75D045B5" w14:textId="77777777">
        <w:trPr>
          <w:cantSplit/>
          <w:trHeight w:val="240"/>
        </w:trPr>
        <w:tc>
          <w:tcPr>
            <w:tcW w:w="3402" w:type="dxa"/>
            <w:vMerge/>
          </w:tcPr>
          <w:p w14:paraId="5146381B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0DE33B4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6164DF1D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520F195A" w14:textId="77777777" w:rsidR="005742CD" w:rsidRPr="00A20817" w:rsidRDefault="005742CD">
      <w:pPr>
        <w:rPr>
          <w:rFonts w:ascii="Arial" w:hAnsi="Arial" w:cs="Arial"/>
        </w:rPr>
      </w:pPr>
    </w:p>
    <w:p w14:paraId="284C816A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1A0D92AE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15C0E884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24A4D87C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6311E04A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3FD66F85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208105BA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10C58432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7C658FC0" w14:textId="77777777" w:rsidTr="00AA1963">
        <w:tc>
          <w:tcPr>
            <w:tcW w:w="3686" w:type="dxa"/>
          </w:tcPr>
          <w:p w14:paraId="046D1A8E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68A06963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6CF7F6D2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7FC4B9CA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391882FA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5F48BE45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04B85149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2E13066F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2AEA8A8C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02D1D582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46F89BFE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68EC40EE" w14:textId="77777777" w:rsidTr="004F210C">
        <w:tc>
          <w:tcPr>
            <w:tcW w:w="3686" w:type="dxa"/>
          </w:tcPr>
          <w:p w14:paraId="4A8528DB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717D3245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6AFE83AA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410E01AD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lastRenderedPageBreak/>
              <w:t>HR-Nr.:</w:t>
            </w:r>
          </w:p>
          <w:p w14:paraId="5163197F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61D5FA32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4A83D276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3E2DD734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7FA5B3AA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12EA6F6E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gehöre(n) zu</w:t>
      </w:r>
    </w:p>
    <w:p w14:paraId="46C18D60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0A59817B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26C90ADA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09B20565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0D85B003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5CBE1F08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04B95BBD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56010F5E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01B75B59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723822C5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6E9ADDAC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4636F4DD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455C92FC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0B7F9914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39204B57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26F70F7D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6F1A01CE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53C41C0B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2574B487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093E736A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3BDE7137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5FAA1E4D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1C594937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285A8345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336AC210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21A3AB0B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1EE58690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6667F350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3CEE3C53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1A8D0416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2EE281DB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429C7B6F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0838391B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005F69">
        <w:rPr>
          <w:rFonts w:ascii="Arial" w:hAnsi="Arial" w:cs="Arial"/>
          <w:sz w:val="18"/>
          <w:szCs w:val="18"/>
        </w:rPr>
      </w:r>
      <w:r w:rsidR="00005F69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6FF363DF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674B6283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520F2936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2AACCC7E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422DC960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71934C47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3AE228EB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11489338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284488A3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683A9F04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6DF90" w14:textId="77777777" w:rsidR="00DD6F9F" w:rsidRDefault="00DD6F9F">
      <w:r>
        <w:separator/>
      </w:r>
    </w:p>
  </w:endnote>
  <w:endnote w:type="continuationSeparator" w:id="0">
    <w:p w14:paraId="324F0BCB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A2F12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16CA8BF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9015D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2F0649D8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E487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AD044" w14:textId="77777777" w:rsidR="00DD6F9F" w:rsidRDefault="00DD6F9F">
      <w:r>
        <w:separator/>
      </w:r>
    </w:p>
  </w:footnote>
  <w:footnote w:type="continuationSeparator" w:id="0">
    <w:p w14:paraId="02F7D22B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72883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D6A16C2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50BE7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1A615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38C67AF4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48FB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04BDA0F5" wp14:editId="79D47E0A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61BAA5EA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417791">
    <w:abstractNumId w:val="1"/>
  </w:num>
  <w:num w:numId="2" w16cid:durableId="991904462">
    <w:abstractNumId w:val="10"/>
  </w:num>
  <w:num w:numId="3" w16cid:durableId="1241451648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077020759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115514831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330987600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2129425231">
    <w:abstractNumId w:val="4"/>
  </w:num>
  <w:num w:numId="8" w16cid:durableId="1704089628">
    <w:abstractNumId w:val="20"/>
  </w:num>
  <w:num w:numId="9" w16cid:durableId="840123919">
    <w:abstractNumId w:val="7"/>
  </w:num>
  <w:num w:numId="10" w16cid:durableId="184177853">
    <w:abstractNumId w:val="3"/>
  </w:num>
  <w:num w:numId="11" w16cid:durableId="571235360">
    <w:abstractNumId w:val="22"/>
  </w:num>
  <w:num w:numId="12" w16cid:durableId="1491943309">
    <w:abstractNumId w:val="16"/>
  </w:num>
  <w:num w:numId="13" w16cid:durableId="1998261439">
    <w:abstractNumId w:val="12"/>
  </w:num>
  <w:num w:numId="14" w16cid:durableId="1548490049">
    <w:abstractNumId w:val="17"/>
  </w:num>
  <w:num w:numId="15" w16cid:durableId="1719667107">
    <w:abstractNumId w:val="9"/>
  </w:num>
  <w:num w:numId="16" w16cid:durableId="1821115604">
    <w:abstractNumId w:val="6"/>
  </w:num>
  <w:num w:numId="17" w16cid:durableId="243147659">
    <w:abstractNumId w:val="0"/>
  </w:num>
  <w:num w:numId="18" w16cid:durableId="1900045182">
    <w:abstractNumId w:val="8"/>
  </w:num>
  <w:num w:numId="19" w16cid:durableId="639770178">
    <w:abstractNumId w:val="19"/>
  </w:num>
  <w:num w:numId="20" w16cid:durableId="1911228039">
    <w:abstractNumId w:val="5"/>
  </w:num>
  <w:num w:numId="21" w16cid:durableId="1848982028">
    <w:abstractNumId w:val="15"/>
  </w:num>
  <w:num w:numId="22" w16cid:durableId="1060787381">
    <w:abstractNumId w:val="21"/>
  </w:num>
  <w:num w:numId="23" w16cid:durableId="326058607">
    <w:abstractNumId w:val="2"/>
  </w:num>
  <w:num w:numId="24" w16cid:durableId="1767648769">
    <w:abstractNumId w:val="14"/>
  </w:num>
  <w:num w:numId="25" w16cid:durableId="804083603">
    <w:abstractNumId w:val="18"/>
  </w:num>
  <w:num w:numId="26" w16cid:durableId="1701202951">
    <w:abstractNumId w:val="23"/>
  </w:num>
  <w:num w:numId="27" w16cid:durableId="68113309">
    <w:abstractNumId w:val="13"/>
  </w:num>
  <w:num w:numId="28" w16cid:durableId="447508721">
    <w:abstractNumId w:val="24"/>
  </w:num>
  <w:num w:numId="29" w16cid:durableId="2026246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05F69"/>
    <w:rsid w:val="000622A4"/>
    <w:rsid w:val="000622CE"/>
    <w:rsid w:val="000921F8"/>
    <w:rsid w:val="000B2918"/>
    <w:rsid w:val="000B4753"/>
    <w:rsid w:val="000C56B9"/>
    <w:rsid w:val="000F1451"/>
    <w:rsid w:val="00112098"/>
    <w:rsid w:val="00125798"/>
    <w:rsid w:val="001A549B"/>
    <w:rsid w:val="001A615F"/>
    <w:rsid w:val="001C0CFF"/>
    <w:rsid w:val="001D0580"/>
    <w:rsid w:val="001D37FC"/>
    <w:rsid w:val="001D397B"/>
    <w:rsid w:val="002107C6"/>
    <w:rsid w:val="00210A2D"/>
    <w:rsid w:val="002226A1"/>
    <w:rsid w:val="00244BA7"/>
    <w:rsid w:val="00293ECD"/>
    <w:rsid w:val="002A5BD7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1473F"/>
    <w:rsid w:val="00424D1E"/>
    <w:rsid w:val="0044076E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0C4E"/>
    <w:rsid w:val="005742CD"/>
    <w:rsid w:val="00595F52"/>
    <w:rsid w:val="005A5921"/>
    <w:rsid w:val="005C0A38"/>
    <w:rsid w:val="00601977"/>
    <w:rsid w:val="006218E0"/>
    <w:rsid w:val="00622FCD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07C20"/>
    <w:rsid w:val="00845EA5"/>
    <w:rsid w:val="00862FD6"/>
    <w:rsid w:val="0089025B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5995"/>
    <w:rsid w:val="00AB1121"/>
    <w:rsid w:val="00AE75CE"/>
    <w:rsid w:val="00B341B7"/>
    <w:rsid w:val="00B8671C"/>
    <w:rsid w:val="00B93376"/>
    <w:rsid w:val="00B97BC8"/>
    <w:rsid w:val="00BA6EBA"/>
    <w:rsid w:val="00BB28BF"/>
    <w:rsid w:val="00C01918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26416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1F0E6C9A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801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Jänisch, Mareike</cp:lastModifiedBy>
  <cp:revision>9</cp:revision>
  <cp:lastPrinted>2010-05-27T10:01:00Z</cp:lastPrinted>
  <dcterms:created xsi:type="dcterms:W3CDTF">2023-07-04T07:43:00Z</dcterms:created>
  <dcterms:modified xsi:type="dcterms:W3CDTF">2026-05-05T10:32:00Z</dcterms:modified>
</cp:coreProperties>
</file>